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Tottenham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Tottenham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Tottenham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Tottenham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Tottenham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Tottenham are estimated to have a score of 1-2 on the PGSI (low-risk gambling), whilst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62.1% </w:t>
      </w:r>
      <w:r w:rsidRPr="004747BF">
        <w:rPr>
          <w:rFonts w:ascii="Libre Franklin Light" w:eastAsia="Times New Roman" w:hAnsi="Libre Franklin Light" w:cs="Calibri Light"/>
        </w:rPr>
        <w:t xml:space="preserve">of those respondents classified as PGSI 8+ in Tottenham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Tottenham is estimated to be </w:t>
      </w:r>
      <w:r w:rsidRPr="00773DF7">
        <w:rPr>
          <w:rFonts w:ascii="Libre Franklin Light" w:eastAsia="Times New Roman" w:hAnsi="Libre Franklin Light" w:cs="Calibri Light"/>
          <w:b/>
          <w:bCs/>
          <w:color w:val="C45911" w:themeColor="accent2" w:themeShade="BF"/>
        </w:rPr>
        <w:t xml:space="preserve">£4,349,353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Tottenham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Tottenham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Tottenham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Tottenham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tt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Tottenham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tt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Tottenham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Tottenham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tt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Tottenham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Tottenham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Tottenham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Tottenham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Tottenham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Tottenham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£4,349,353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Tottenham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£70,844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£1,465,090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£104,954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£54,117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£2,624,830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£4,349,353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Tottenham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Tottenham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Tottenham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Tottenham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Tottenham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Tottenham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Tottenham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Tottenham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Tottenham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Tottenham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Tottenham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Tottenham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5D1F34-9F69-430C-85DC-2781E319725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